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ind w:firstLine="1325" w:firstLineChars="300"/>
        <w:jc w:val="both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汝州职多多用工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汝州市职多多人力资源有限公司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主要人力资源招聘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农民工招聘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私营企业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人力资源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姚会洋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13087060788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 无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招聘文员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   2名   25-45岁 有责任心 沟通能力强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招聘代理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 xml:space="preserve">   5名   25-60岁 人缘好积极认真从事招聘工作</w:t>
      </w:r>
    </w:p>
    <w:p w14:paraId="715D105D">
      <w:pPr>
        <w:numPr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3000-5000元/月</w:t>
      </w:r>
    </w:p>
    <w:p w14:paraId="2CB66F3C">
      <w:pPr>
        <w:numPr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年终奖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绩效奖 津贴等 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上六休一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汝州市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或居家工作都可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C6D4C38"/>
    <w:rsid w:val="21681610"/>
    <w:rsid w:val="26E848A3"/>
    <w:rsid w:val="288610A7"/>
    <w:rsid w:val="2E496043"/>
    <w:rsid w:val="320F470F"/>
    <w:rsid w:val="338C0DA0"/>
    <w:rsid w:val="4086143C"/>
    <w:rsid w:val="419B0120"/>
    <w:rsid w:val="434D53A5"/>
    <w:rsid w:val="4B972761"/>
    <w:rsid w:val="4D094888"/>
    <w:rsid w:val="4F421746"/>
    <w:rsid w:val="537C75C9"/>
    <w:rsid w:val="548250F0"/>
    <w:rsid w:val="55C83F55"/>
    <w:rsid w:val="58DB6CD4"/>
    <w:rsid w:val="591F3F6A"/>
    <w:rsid w:val="5DE36C0C"/>
    <w:rsid w:val="5E7B6072"/>
    <w:rsid w:val="67137642"/>
    <w:rsid w:val="671B0B9A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183</Words>
  <Characters>210</Characters>
  <Lines>0</Lines>
  <Paragraphs>0</Paragraphs>
  <TotalTime>1</TotalTime>
  <ScaleCrop>false</ScaleCrop>
  <LinksUpToDate>false</LinksUpToDate>
  <CharactersWithSpaces>282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2026-01-23T08:35:14Z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F1747AD500F34533BADCE8FC9399E4FA_13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